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0862" w:rsidRDefault="00960862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the lands of the late John Helier(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21-192)</w:t>
      </w:r>
    </w:p>
    <w:p w:rsidR="00960862" w:rsidRDefault="00960862" w:rsidP="00960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</w:t>
      </w:r>
      <w:r w:rsidR="001137C5">
        <w:rPr>
          <w:rFonts w:ascii="Times New Roman" w:hAnsi="Times New Roman" w:cs="Times New Roman"/>
          <w:sz w:val="24"/>
          <w:szCs w:val="24"/>
        </w:rPr>
        <w:t>ition post mortem held in Bridg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water,</w:t>
      </w:r>
    </w:p>
    <w:p w:rsidR="00960862" w:rsidRDefault="00960862" w:rsidP="00960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 to the lands of the late John Helier(q.v.).</w:t>
      </w:r>
    </w:p>
    <w:p w:rsidR="00960862" w:rsidRDefault="00960862" w:rsidP="009608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21-193)</w:t>
      </w:r>
    </w:p>
    <w:p w:rsidR="00960862" w:rsidRDefault="00960862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6D2E" w:rsidRDefault="00306D2E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2016</w:t>
      </w:r>
    </w:p>
    <w:p w:rsidR="00960862" w:rsidRPr="00960C05" w:rsidRDefault="00960862" w:rsidP="00306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2016</w:t>
      </w:r>
    </w:p>
    <w:p w:rsidR="00DD5B8A" w:rsidRPr="00306D2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306D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D2E" w:rsidRDefault="00306D2E" w:rsidP="00564E3C">
      <w:pPr>
        <w:spacing w:after="0" w:line="240" w:lineRule="auto"/>
      </w:pPr>
      <w:r>
        <w:separator/>
      </w:r>
    </w:p>
  </w:endnote>
  <w:endnote w:type="continuationSeparator" w:id="0">
    <w:p w:rsidR="00306D2E" w:rsidRDefault="00306D2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37C5">
      <w:rPr>
        <w:rFonts w:ascii="Times New Roman" w:hAnsi="Times New Roman" w:cs="Times New Roman"/>
        <w:noProof/>
        <w:sz w:val="24"/>
        <w:szCs w:val="24"/>
      </w:rPr>
      <w:t>3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D2E" w:rsidRDefault="00306D2E" w:rsidP="00564E3C">
      <w:pPr>
        <w:spacing w:after="0" w:line="240" w:lineRule="auto"/>
      </w:pPr>
      <w:r>
        <w:separator/>
      </w:r>
    </w:p>
  </w:footnote>
  <w:footnote w:type="continuationSeparator" w:id="0">
    <w:p w:rsidR="00306D2E" w:rsidRDefault="00306D2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2E"/>
    <w:rsid w:val="001137C5"/>
    <w:rsid w:val="00306D2E"/>
    <w:rsid w:val="00372DC6"/>
    <w:rsid w:val="00564E3C"/>
    <w:rsid w:val="0064591D"/>
    <w:rsid w:val="009608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100E8"/>
  <w15:chartTrackingRefBased/>
  <w15:docId w15:val="{29F34F6B-A25D-4AA4-9730-7B1EC468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2016-01-15T21:32:00Z</dcterms:created>
  <dcterms:modified xsi:type="dcterms:W3CDTF">2016-11-03T08:32:00Z</dcterms:modified>
</cp:coreProperties>
</file>